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6AD0" w:rsidRDefault="00410FBF" w:rsidP="003D6AD0">
      <w:pPr>
        <w:rPr>
          <w:noProof/>
        </w:rPr>
      </w:pPr>
      <w:bookmarkStart w:id="0" w:name="_Hlk484686840"/>
      <w:bookmarkEnd w:id="0"/>
      <w:r>
        <w:rPr>
          <w:noProof/>
        </w:rPr>
        <w:drawing>
          <wp:inline distT="0" distB="0" distL="0" distR="0" wp14:anchorId="6DA10960" wp14:editId="55F19FFC">
            <wp:extent cx="8825023" cy="5715958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29039" cy="5718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54A" w:rsidRPr="00583DCA" w:rsidRDefault="003D6AD0" w:rsidP="003D6AD0">
      <w:pPr>
        <w:rPr>
          <w:b/>
          <w:u w:val="single"/>
        </w:rPr>
      </w:pPr>
      <w:r w:rsidRPr="00583DCA">
        <w:rPr>
          <w:b/>
          <w:u w:val="single"/>
        </w:rPr>
        <w:t>Plan de situation au 1/25 000 concernant la localisation du projet d’aménagement :  Quartier du Paddock à Megève</w:t>
      </w:r>
    </w:p>
    <w:p w:rsidR="003D6AD0" w:rsidRDefault="003D6AD0" w:rsidP="003D6AD0"/>
    <w:p w:rsidR="00583DCA" w:rsidRDefault="00410FBF" w:rsidP="00583DCA">
      <w:r>
        <w:rPr>
          <w:noProof/>
        </w:rPr>
        <w:lastRenderedPageBreak/>
        <w:drawing>
          <wp:inline distT="0" distB="0" distL="0" distR="0" wp14:anchorId="2CBA204B" wp14:editId="4032B964">
            <wp:extent cx="9161780" cy="5412740"/>
            <wp:effectExtent l="0" t="0" r="127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61780" cy="541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AD0" w:rsidRDefault="00583DCA" w:rsidP="00410FBF">
      <w:pPr>
        <w:rPr>
          <w:b/>
          <w:u w:val="single"/>
        </w:rPr>
      </w:pPr>
      <w:r w:rsidRPr="00583DCA">
        <w:rPr>
          <w:b/>
          <w:u w:val="single"/>
        </w:rPr>
        <w:t>Plan de situation au 1/25 000 concernant la localisation parcellaire du projet d’aménagement :  Quartier du Paddock à Megève</w:t>
      </w:r>
    </w:p>
    <w:p w:rsidR="00C5292F" w:rsidRDefault="00C5292F" w:rsidP="00410FBF">
      <w:pPr>
        <w:rPr>
          <w:b/>
          <w:u w:val="single"/>
        </w:rPr>
      </w:pPr>
    </w:p>
    <w:p w:rsidR="00B076DF" w:rsidRDefault="00B076DF" w:rsidP="00410FBF">
      <w:pPr>
        <w:rPr>
          <w:b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3824605</wp:posOffset>
                </wp:positionH>
                <wp:positionV relativeFrom="paragraph">
                  <wp:posOffset>2218690</wp:posOffset>
                </wp:positionV>
                <wp:extent cx="202565" cy="111760"/>
                <wp:effectExtent l="38100" t="19050" r="26035" b="40640"/>
                <wp:wrapNone/>
                <wp:docPr id="5" name="Triangle isocè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6120">
                          <a:off x="0" y="0"/>
                          <a:ext cx="202565" cy="111760"/>
                        </a:xfrm>
                        <a:prstGeom prst="triangl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5FBC8F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le isocèle 5" o:spid="_x0000_s1026" type="#_x0000_t5" style="position:absolute;margin-left:301.15pt;margin-top:174.7pt;width:15.95pt;height:8.8pt;rotation:596509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" fillcolor="#2f5496 [2404]" strokecolor="#ffc000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B9DBC0" wp14:editId="4A303D20">
                <wp:simplePos x="0" y="0"/>
                <wp:positionH relativeFrom="column">
                  <wp:posOffset>4466272</wp:posOffset>
                </wp:positionH>
                <wp:positionV relativeFrom="paragraph">
                  <wp:posOffset>1549718</wp:posOffset>
                </wp:positionV>
                <wp:extent cx="202660" cy="112045"/>
                <wp:effectExtent l="83503" t="49847" r="14287" b="0"/>
                <wp:wrapNone/>
                <wp:docPr id="6" name="Triangle isocè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634390">
                          <a:off x="0" y="0"/>
                          <a:ext cx="202660" cy="112045"/>
                        </a:xfrm>
                        <a:prstGeom prst="triangle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33875" id="Triangle isocèle 6" o:spid="_x0000_s1026" type="#_x0000_t5" style="position:absolute;margin-left:351.65pt;margin-top:122.05pt;width:15.95pt;height:8.8pt;rotation:8338790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" fillcolor="#ed7d31 [3205]" strokecolor="#002060" strokeweight="1pt"/>
            </w:pict>
          </mc:Fallback>
        </mc:AlternateContent>
      </w:r>
      <w:r w:rsidR="00C5292F">
        <w:rPr>
          <w:noProof/>
        </w:rPr>
        <w:drawing>
          <wp:inline distT="0" distB="0" distL="0" distR="0" wp14:anchorId="4649EB47" wp14:editId="6C87731D">
            <wp:extent cx="8572500" cy="532003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584283" cy="5327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6DF" w:rsidRDefault="00B076DF" w:rsidP="00B076DF"/>
    <w:p w:rsidR="00B076DF" w:rsidRDefault="00B076DF" w:rsidP="00B076DF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0165734" wp14:editId="341C2D26">
                <wp:simplePos x="0" y="0"/>
                <wp:positionH relativeFrom="column">
                  <wp:posOffset>-28575</wp:posOffset>
                </wp:positionH>
                <wp:positionV relativeFrom="paragraph">
                  <wp:posOffset>27940</wp:posOffset>
                </wp:positionV>
                <wp:extent cx="202565" cy="111760"/>
                <wp:effectExtent l="7303" t="11747" r="14287" b="33338"/>
                <wp:wrapNone/>
                <wp:docPr id="8" name="Triangle isocè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2565" cy="111760"/>
                        </a:xfrm>
                        <a:prstGeom prst="triangl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1E42E" id="Triangle isocèle 8" o:spid="_x0000_s1026" type="#_x0000_t5" style="position:absolute;margin-left:-2.25pt;margin-top:2.2pt;width:15.95pt;height:8.8pt;rotation:-9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" fillcolor="#2f5496 [2404]" strokecolor="#ffc000 [3207]" strokeweight="1pt"/>
            </w:pict>
          </mc:Fallback>
        </mc:AlternateContent>
      </w:r>
      <w:r>
        <w:t>photo 1 « datant du 11 janvier 2017 »</w:t>
      </w:r>
      <w:bookmarkStart w:id="1" w:name="_GoBack"/>
      <w:bookmarkEnd w:id="1"/>
    </w:p>
    <w:p w:rsidR="00C5292F" w:rsidRPr="00B076DF" w:rsidRDefault="00B076DF" w:rsidP="00B076DF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FB78933" wp14:editId="1F174D42">
                <wp:simplePos x="0" y="0"/>
                <wp:positionH relativeFrom="column">
                  <wp:posOffset>-318</wp:posOffset>
                </wp:positionH>
                <wp:positionV relativeFrom="paragraph">
                  <wp:posOffset>49213</wp:posOffset>
                </wp:positionV>
                <wp:extent cx="202660" cy="112045"/>
                <wp:effectExtent l="7303" t="11747" r="14287" b="33338"/>
                <wp:wrapNone/>
                <wp:docPr id="7" name="Triangle isocè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2660" cy="112045"/>
                        </a:xfrm>
                        <a:prstGeom prst="triangle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65ECA8" id="Triangle isocèle 7" o:spid="_x0000_s1026" type="#_x0000_t5" style="position:absolute;margin-left:-.05pt;margin-top:3.9pt;width:15.95pt;height:8.8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" fillcolor="#ed7d31 [3205]" strokecolor="#002060" strokeweight="1pt"/>
            </w:pict>
          </mc:Fallback>
        </mc:AlternateContent>
      </w:r>
      <w:r>
        <w:t>photo 2 « </w:t>
      </w:r>
      <w:r>
        <w:t>datant du 11 janvier 2017</w:t>
      </w:r>
      <w:r>
        <w:t> »</w:t>
      </w:r>
    </w:p>
    <w:sectPr w:rsidR="00C5292F" w:rsidRPr="00B076DF" w:rsidSect="00B076DF">
      <w:pgSz w:w="16838" w:h="11906" w:orient="landscape"/>
      <w:pgMar w:top="851" w:right="1417" w:bottom="709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7C0C" w:rsidRDefault="00F27C0C" w:rsidP="003D6AD0">
      <w:pPr>
        <w:spacing w:after="0" w:line="240" w:lineRule="auto"/>
      </w:pPr>
      <w:r>
        <w:separator/>
      </w:r>
    </w:p>
  </w:endnote>
  <w:endnote w:type="continuationSeparator" w:id="0">
    <w:p w:rsidR="00F27C0C" w:rsidRDefault="00F27C0C" w:rsidP="003D6A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7C0C" w:rsidRDefault="00F27C0C" w:rsidP="003D6AD0">
      <w:pPr>
        <w:spacing w:after="0" w:line="240" w:lineRule="auto"/>
      </w:pPr>
      <w:r>
        <w:separator/>
      </w:r>
    </w:p>
  </w:footnote>
  <w:footnote w:type="continuationSeparator" w:id="0">
    <w:p w:rsidR="00F27C0C" w:rsidRDefault="00F27C0C" w:rsidP="003D6AD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6AD0"/>
    <w:rsid w:val="003D6AD0"/>
    <w:rsid w:val="00410FBF"/>
    <w:rsid w:val="00583DCA"/>
    <w:rsid w:val="009C154A"/>
    <w:rsid w:val="00B076DF"/>
    <w:rsid w:val="00B25863"/>
    <w:rsid w:val="00C5292F"/>
    <w:rsid w:val="00D2482C"/>
    <w:rsid w:val="00D834A6"/>
    <w:rsid w:val="00F27C0C"/>
    <w:rsid w:val="00F62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9BEB0E"/>
  <w15:chartTrackingRefBased/>
  <w15:docId w15:val="{6C149D2F-C0BC-43F2-867F-4F46B933D9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3D6A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D6AD0"/>
  </w:style>
  <w:style w:type="paragraph" w:styleId="Pieddepage">
    <w:name w:val="footer"/>
    <w:basedOn w:val="Normal"/>
    <w:link w:val="PieddepageCar"/>
    <w:uiPriority w:val="99"/>
    <w:unhideWhenUsed/>
    <w:rsid w:val="003D6A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D6A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0D568F-8937-4763-86E5-421EA9AFA9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8A8859D1</Template>
  <TotalTime>99</TotalTime>
  <Pages>3</Pages>
  <Words>50</Words>
  <Characters>277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Camille BACHELIER</dc:creator>
  <cp:keywords/>
  <dc:description/>
  <cp:lastModifiedBy>Camille BACHELIER</cp:lastModifiedBy>
  <cp:revision>12</cp:revision>
  <dcterms:created xsi:type="dcterms:W3CDTF">2017-06-07T12:11:00Z</dcterms:created>
  <dcterms:modified xsi:type="dcterms:W3CDTF">2017-06-08T10:11:00Z</dcterms:modified>
</cp:coreProperties>
</file>